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5D222B" w:rsidRPr="00F84FEC" w14:paraId="454DDB7E" w14:textId="77777777" w:rsidTr="009D54EE">
        <w:trPr>
          <w:trHeight w:val="358"/>
        </w:trPr>
        <w:tc>
          <w:tcPr>
            <w:tcW w:w="9776" w:type="dxa"/>
          </w:tcPr>
          <w:p w14:paraId="0F3026D1" w14:textId="77777777" w:rsidR="005D222B" w:rsidRPr="00F84FEC" w:rsidRDefault="005D222B" w:rsidP="009D54EE">
            <w:pPr>
              <w:ind w:right="-314"/>
              <w:rPr>
                <w:rFonts w:ascii="Arial Narrow" w:hAnsi="Arial Narrow" w:cs="Arial"/>
                <w:b/>
              </w:rPr>
            </w:pPr>
            <w:bookmarkStart w:id="0" w:name="_GoBack"/>
            <w:bookmarkEnd w:id="0"/>
            <w:r w:rsidRPr="00F84FEC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             Obrazec št. 1</w:t>
            </w:r>
          </w:p>
        </w:tc>
      </w:tr>
    </w:tbl>
    <w:p w14:paraId="56EA5A1F" w14:textId="77777777" w:rsidR="005D222B" w:rsidRPr="00F84FEC" w:rsidRDefault="005D222B" w:rsidP="005D222B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Opozorilo: </w:t>
      </w:r>
    </w:p>
    <w:p w14:paraId="77903FEF" w14:textId="77777777" w:rsidR="005D222B" w:rsidRPr="00F84FEC" w:rsidRDefault="005D222B" w:rsidP="005D222B">
      <w:pPr>
        <w:jc w:val="both"/>
        <w:rPr>
          <w:rFonts w:ascii="Arial Narrow" w:hAnsi="Arial Narrow" w:cs="Arial"/>
          <w:b/>
          <w:bCs/>
        </w:rPr>
      </w:pPr>
      <w:r w:rsidRPr="00F84FEC">
        <w:rPr>
          <w:rFonts w:ascii="Arial Narrow" w:hAnsi="Arial Narrow" w:cs="Arial"/>
          <w:b/>
          <w:bCs/>
        </w:rPr>
        <w:t xml:space="preserve">Ponudnik mora izpolniti, podpisati in priložiti ta ponudbeni obrazec. </w:t>
      </w:r>
    </w:p>
    <w:p w14:paraId="73F1AA82" w14:textId="77777777" w:rsidR="005D222B" w:rsidRPr="00F84FEC" w:rsidRDefault="005D222B" w:rsidP="005D222B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3907"/>
      </w:tblGrid>
      <w:tr w:rsidR="005D222B" w:rsidRPr="00F84FEC" w14:paraId="58F2AB71" w14:textId="77777777" w:rsidTr="009D54E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32A4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Naziv ponudnika:</w:t>
            </w:r>
          </w:p>
          <w:p w14:paraId="0FCE8955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DDC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18386F89" w14:textId="77777777" w:rsidTr="009D54E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E292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  <w:p w14:paraId="73ABDC25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0DE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  <w:p w14:paraId="0575EE02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1090DB50" w14:textId="77777777" w:rsidTr="009D54E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BA613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EF6E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892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39111732" w14:textId="77777777" w:rsidTr="009D54E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A5079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0593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D85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D222B" w:rsidRPr="00F84FEC" w14:paraId="21CA79B8" w14:textId="77777777" w:rsidTr="009D54EE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3B5A0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A83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FD5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1492AFAC" w14:textId="77777777" w:rsidTr="009D54E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C4B6D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EA8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8D3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7A0501AE" w14:textId="77777777" w:rsidTr="009D54E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A04DE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9902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 xml:space="preserve">Ponudnik je MSP* </w:t>
            </w:r>
            <w:r w:rsidRPr="00F84FEC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BD5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  <w:p w14:paraId="46EFD682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  <w:r w:rsidRPr="00F84FEC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D222B" w:rsidRPr="00F84FEC" w14:paraId="3E892CDC" w14:textId="77777777" w:rsidTr="009D54EE">
        <w:trPr>
          <w:trHeight w:val="498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62DA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31BBE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3A2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CC1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  <w:tr w:rsidR="005D222B" w:rsidRPr="00F84FEC" w14:paraId="2FBC9E55" w14:textId="77777777" w:rsidTr="009D54EE">
        <w:trPr>
          <w:trHeight w:val="420"/>
        </w:trPr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81C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8E2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793" w14:textId="77777777" w:rsidR="005D222B" w:rsidRPr="00F84FEC" w:rsidRDefault="005D222B" w:rsidP="009D54EE">
            <w:pPr>
              <w:rPr>
                <w:rFonts w:ascii="Arial Narrow" w:hAnsi="Arial Narrow" w:cs="Arial"/>
                <w:b/>
              </w:rPr>
            </w:pPr>
            <w:r w:rsidRPr="00F84FEC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DCF" w14:textId="77777777" w:rsidR="005D222B" w:rsidRPr="00F84FEC" w:rsidRDefault="005D222B" w:rsidP="009D54EE">
            <w:pPr>
              <w:rPr>
                <w:rFonts w:ascii="Arial Narrow" w:hAnsi="Arial Narrow" w:cs="Arial"/>
              </w:rPr>
            </w:pPr>
          </w:p>
        </w:tc>
      </w:tr>
    </w:tbl>
    <w:p w14:paraId="7212FE70" w14:textId="77777777" w:rsidR="005D222B" w:rsidRPr="00F84FEC" w:rsidRDefault="005D222B" w:rsidP="005D222B">
      <w:pPr>
        <w:jc w:val="both"/>
        <w:rPr>
          <w:rFonts w:ascii="Arial Narrow" w:hAnsi="Arial Narrow" w:cs="Arial"/>
          <w:sz w:val="20"/>
          <w:szCs w:val="20"/>
        </w:rPr>
      </w:pPr>
      <w:r w:rsidRPr="00F84FEC">
        <w:rPr>
          <w:rFonts w:ascii="Arial Narrow" w:hAnsi="Arial Narrow" w:cs="Arial"/>
        </w:rPr>
        <w:t xml:space="preserve">* </w:t>
      </w:r>
      <w:r w:rsidRPr="00F84FEC">
        <w:rPr>
          <w:rFonts w:ascii="Arial Narrow" w:hAnsi="Arial Narrow" w:cs="Arial"/>
          <w:sz w:val="20"/>
          <w:szCs w:val="20"/>
        </w:rPr>
        <w:t xml:space="preserve">Kategorijo </w:t>
      </w:r>
      <w:proofErr w:type="spellStart"/>
      <w:r w:rsidRPr="00F84FEC">
        <w:rPr>
          <w:rFonts w:ascii="Arial Narrow" w:hAnsi="Arial Narrow" w:cs="Arial"/>
          <w:sz w:val="20"/>
          <w:szCs w:val="20"/>
        </w:rPr>
        <w:t>mikro</w:t>
      </w:r>
      <w:proofErr w:type="spellEnd"/>
      <w:r w:rsidRPr="00F84FEC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5DB80D8A" w14:textId="77777777" w:rsidR="005D222B" w:rsidRPr="00F84FEC" w:rsidRDefault="005D222B" w:rsidP="005D222B">
      <w:pPr>
        <w:rPr>
          <w:rFonts w:ascii="Arial Narrow" w:hAnsi="Arial Narrow" w:cs="Arial"/>
          <w:sz w:val="20"/>
          <w:szCs w:val="20"/>
        </w:rPr>
      </w:pPr>
    </w:p>
    <w:p w14:paraId="78EC54E6" w14:textId="77777777" w:rsidR="005D222B" w:rsidRPr="00F84FEC" w:rsidRDefault="005D222B" w:rsidP="005D222B">
      <w:pPr>
        <w:rPr>
          <w:rFonts w:ascii="Arial Narrow" w:hAnsi="Arial Narrow" w:cs="Arial"/>
          <w:u w:val="single"/>
        </w:rPr>
      </w:pPr>
      <w:r w:rsidRPr="00F84FEC">
        <w:rPr>
          <w:rFonts w:ascii="Arial Narrow" w:hAnsi="Arial Narrow" w:cs="Arial"/>
        </w:rPr>
        <w:t>Za:</w:t>
      </w:r>
      <w:r w:rsidRPr="00F84FEC">
        <w:rPr>
          <w:rFonts w:ascii="Arial Narrow" w:hAnsi="Arial Narrow" w:cs="Arial"/>
          <w:b/>
        </w:rPr>
        <w:t xml:space="preserve"> </w:t>
      </w:r>
      <w:r w:rsidRPr="00F84FEC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F84FEC">
        <w:rPr>
          <w:rFonts w:ascii="Arial Narrow" w:hAnsi="Arial Narrow" w:cs="Arial"/>
          <w:u w:val="single"/>
        </w:rPr>
        <w:t xml:space="preserve">, Zaloška cesta 2, 1000 Ljubljana   </w:t>
      </w:r>
    </w:p>
    <w:p w14:paraId="1D81FFBB" w14:textId="77777777" w:rsidR="005D222B" w:rsidRPr="00F84FEC" w:rsidRDefault="005D222B" w:rsidP="005D222B">
      <w:pPr>
        <w:ind w:left="2124" w:firstLine="708"/>
        <w:rPr>
          <w:rFonts w:ascii="Arial Narrow" w:hAnsi="Arial Narrow" w:cs="Arial"/>
          <w:sz w:val="20"/>
          <w:szCs w:val="20"/>
        </w:rPr>
      </w:pPr>
      <w:r w:rsidRPr="00F84FEC">
        <w:rPr>
          <w:rFonts w:ascii="Arial Narrow" w:hAnsi="Arial Narrow" w:cs="Arial"/>
          <w:sz w:val="20"/>
          <w:szCs w:val="20"/>
        </w:rPr>
        <w:t>naziv naročnika</w:t>
      </w:r>
    </w:p>
    <w:p w14:paraId="1F3C6C4C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6C135E66" w14:textId="77777777" w:rsidR="005D222B" w:rsidRPr="00F84FEC" w:rsidRDefault="005D222B" w:rsidP="005D222B">
      <w:pPr>
        <w:jc w:val="both"/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 skladu z razpisnimi pogoji po tem javnem naročilu dajemo ponudbo št.                                z dne                 za izvedbo javnega naročila  </w:t>
      </w:r>
      <w:r w:rsidRPr="00F84FEC">
        <w:rPr>
          <w:rFonts w:ascii="Arial Narrow" w:hAnsi="Arial Narrow" w:cs="Arial"/>
          <w:b/>
        </w:rPr>
        <w:t xml:space="preserve">NAKUP RAZKUŽIL IN SREDSTEV ZA NEGO KOŽE </w:t>
      </w:r>
    </w:p>
    <w:p w14:paraId="3E195123" w14:textId="77777777" w:rsidR="005D222B" w:rsidRPr="00F84FEC" w:rsidRDefault="005D222B" w:rsidP="005D222B">
      <w:pPr>
        <w:jc w:val="both"/>
        <w:rPr>
          <w:rFonts w:ascii="Arial Narrow" w:hAnsi="Arial Narrow"/>
          <w:b/>
          <w:bCs/>
        </w:rPr>
      </w:pPr>
    </w:p>
    <w:p w14:paraId="6C4A7CB6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009F3986" w14:textId="77777777" w:rsidR="005D222B" w:rsidRPr="00F84FEC" w:rsidRDefault="005D222B" w:rsidP="005D222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F84FEC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DDP </w:t>
      </w:r>
      <w:proofErr w:type="spellStart"/>
      <w:r w:rsidRPr="00F84FEC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F84FEC">
        <w:rPr>
          <w:rFonts w:ascii="Arial Narrow" w:hAnsi="Arial Narrow" w:cs="Arial"/>
          <w:sz w:val="22"/>
          <w:szCs w:val="22"/>
        </w:rPr>
        <w:t xml:space="preserve"> - sedež oziroma lokacije naročnika.</w:t>
      </w:r>
    </w:p>
    <w:p w14:paraId="776E7044" w14:textId="77777777" w:rsidR="005D222B" w:rsidRPr="00F84FEC" w:rsidRDefault="005D222B" w:rsidP="005D222B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62D5CF72" w14:textId="77777777" w:rsidR="005D222B" w:rsidRPr="00F84FEC" w:rsidRDefault="005D222B" w:rsidP="005D222B">
      <w:pPr>
        <w:rPr>
          <w:rFonts w:ascii="Arial Narrow" w:hAnsi="Arial Narrow"/>
          <w:b/>
          <w:bCs/>
        </w:rPr>
      </w:pPr>
      <w:r w:rsidRPr="00F84FEC">
        <w:rPr>
          <w:rFonts w:ascii="Arial Narrow" w:hAnsi="Arial Narrow"/>
          <w:b/>
          <w:bCs/>
        </w:rPr>
        <w:t xml:space="preserve">Končne ponudbene vrednosti so razvidne iz priloženega PREDRAČUNA </w:t>
      </w:r>
    </w:p>
    <w:p w14:paraId="3F843FA0" w14:textId="77777777" w:rsidR="005D222B" w:rsidRPr="00F84FEC" w:rsidRDefault="005D222B" w:rsidP="005D222B">
      <w:pPr>
        <w:rPr>
          <w:rFonts w:ascii="Arial Narrow" w:hAnsi="Arial Narrow"/>
        </w:rPr>
      </w:pPr>
    </w:p>
    <w:p w14:paraId="4F89B697" w14:textId="77777777" w:rsidR="005D222B" w:rsidRPr="00F84FEC" w:rsidRDefault="005D222B" w:rsidP="005D222B">
      <w:pPr>
        <w:rPr>
          <w:rFonts w:ascii="Arial Narrow" w:hAnsi="Arial Narrow"/>
        </w:rPr>
      </w:pPr>
    </w:p>
    <w:p w14:paraId="712E940C" w14:textId="77777777" w:rsidR="005D222B" w:rsidRPr="00F84FEC" w:rsidRDefault="005D222B" w:rsidP="005D222B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Veljavnost ponudbe do vključno dne ………..…….…… </w:t>
      </w:r>
    </w:p>
    <w:p w14:paraId="22F27E5B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4BE63569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599BDA81" w14:textId="77777777" w:rsidR="005D222B" w:rsidRPr="00F84FEC" w:rsidRDefault="005D222B" w:rsidP="005D222B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Datum: </w:t>
      </w:r>
    </w:p>
    <w:p w14:paraId="4B1A6D24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4FD9D598" w14:textId="77777777" w:rsidR="005D222B" w:rsidRPr="00F84FEC" w:rsidRDefault="005D222B" w:rsidP="005D222B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 xml:space="preserve">Žig in podpis zakonitega zastopnika/pooblaščene osebe ponudnika: </w:t>
      </w:r>
    </w:p>
    <w:p w14:paraId="72E4080D" w14:textId="77777777" w:rsidR="005D222B" w:rsidRPr="00F84FEC" w:rsidRDefault="005D222B" w:rsidP="005D222B">
      <w:pPr>
        <w:rPr>
          <w:rFonts w:ascii="Arial Narrow" w:hAnsi="Arial Narrow" w:cs="Arial"/>
        </w:rPr>
      </w:pPr>
      <w:r w:rsidRPr="00F84FEC">
        <w:rPr>
          <w:rFonts w:ascii="Arial Narrow" w:hAnsi="Arial Narrow" w:cs="Arial"/>
        </w:rPr>
        <w:t>____________________________________________</w:t>
      </w:r>
    </w:p>
    <w:p w14:paraId="3115C0C7" w14:textId="77777777" w:rsidR="005D222B" w:rsidRPr="00F84FEC" w:rsidRDefault="005D222B" w:rsidP="005D222B">
      <w:pPr>
        <w:rPr>
          <w:rFonts w:ascii="Arial Narrow" w:hAnsi="Arial Narrow" w:cs="Arial"/>
        </w:rPr>
      </w:pPr>
    </w:p>
    <w:p w14:paraId="2A91550E" w14:textId="77777777" w:rsidR="005D222B" w:rsidRPr="00F84FEC" w:rsidRDefault="005D222B" w:rsidP="005D222B">
      <w:pPr>
        <w:spacing w:line="276" w:lineRule="auto"/>
        <w:rPr>
          <w:rFonts w:ascii="Arial Narrow" w:eastAsiaTheme="minorEastAsia" w:hAnsi="Arial Narrow" w:cs="Calibri"/>
        </w:rPr>
      </w:pPr>
      <w:r w:rsidRPr="00F84FEC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2478CDDC" w14:textId="77777777" w:rsidR="005D222B" w:rsidRPr="00F84FEC" w:rsidRDefault="005D222B" w:rsidP="005D222B">
      <w:pPr>
        <w:spacing w:line="288" w:lineRule="auto"/>
        <w:jc w:val="both"/>
        <w:rPr>
          <w:rFonts w:ascii="Arial Narrow" w:hAnsi="Arial Narrow" w:cs="Arial"/>
          <w:b/>
        </w:rPr>
      </w:pPr>
    </w:p>
    <w:p w14:paraId="6E7A5129" w14:textId="497E273F" w:rsidR="00FD54CC" w:rsidRPr="005D222B" w:rsidRDefault="005D222B" w:rsidP="005D222B">
      <w:r w:rsidRPr="00F84FEC">
        <w:rPr>
          <w:rFonts w:ascii="Arial Narrow" w:hAnsi="Arial Narrow"/>
          <w:b/>
          <w:u w:val="single"/>
        </w:rPr>
        <w:t xml:space="preserve">Ponudnik priloži: </w:t>
      </w:r>
      <w:r w:rsidRPr="00F84FEC">
        <w:rPr>
          <w:rFonts w:ascii="Arial Narrow" w:hAnsi="Arial Narrow"/>
          <w:u w:val="single"/>
        </w:rPr>
        <w:t>izpolnjen in potrjen izpis predračuna</w:t>
      </w:r>
      <w:r w:rsidRPr="00F84FEC">
        <w:rPr>
          <w:rFonts w:ascii="Arial Narrow" w:hAnsi="Arial Narrow"/>
        </w:rPr>
        <w:t xml:space="preserve"> </w:t>
      </w:r>
      <w:r w:rsidRPr="00F84FEC">
        <w:rPr>
          <w:rFonts w:ascii="Arial Narrow" w:hAnsi="Arial Narrow"/>
          <w:b/>
        </w:rPr>
        <w:t>845080118-087-22.xlsx</w:t>
      </w:r>
      <w:r w:rsidRPr="00F84FEC">
        <w:rPr>
          <w:rFonts w:ascii="Arial Narrow" w:hAnsi="Arial Narrow"/>
        </w:rPr>
        <w:t>, kataloški material (tekstovni in slikovni) iz katerega je nedvoumno viden opis proizvoda. K ponudbi mora biti priloženo kazalo po katerem lahko kupec v priloženem kataloškem materialu najde ponujene proizvode.</w:t>
      </w:r>
    </w:p>
    <w:sectPr w:rsidR="00FD54CC" w:rsidRPr="005D222B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0854D" w14:textId="77777777" w:rsidR="005F4CC9" w:rsidRDefault="005F4CC9">
      <w:r>
        <w:separator/>
      </w:r>
    </w:p>
  </w:endnote>
  <w:endnote w:type="continuationSeparator" w:id="0">
    <w:p w14:paraId="5E6558E6" w14:textId="77777777" w:rsidR="005F4CC9" w:rsidRDefault="005F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84EEC" w14:textId="77777777" w:rsidR="005F4CC9" w:rsidRDefault="005F4CC9">
      <w:r>
        <w:separator/>
      </w:r>
    </w:p>
  </w:footnote>
  <w:footnote w:type="continuationSeparator" w:id="0">
    <w:p w14:paraId="4A1B6E96" w14:textId="77777777" w:rsidR="005F4CC9" w:rsidRDefault="005F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22B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5F4CC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11C0B-3DFC-45C1-8B8F-CC35C936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2137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7</cp:revision>
  <cp:lastPrinted>2022-09-01T11:23:00Z</cp:lastPrinted>
  <dcterms:created xsi:type="dcterms:W3CDTF">2022-09-02T09:41:00Z</dcterms:created>
  <dcterms:modified xsi:type="dcterms:W3CDTF">2022-09-22T09:59:00Z</dcterms:modified>
</cp:coreProperties>
</file>